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C89" w:rsidRDefault="00874C30" w:rsidP="00ED7D37">
      <w:pPr>
        <w:pStyle w:val="ASDEFCONTitle"/>
      </w:pPr>
      <w:bookmarkStart w:id="0" w:name="_Toc530370293"/>
      <w:bookmarkStart w:id="1" w:name="_Toc530387602"/>
      <w:bookmarkStart w:id="2" w:name="_Toc530474047"/>
      <w:bookmarkStart w:id="3" w:name="_Toc530476908"/>
      <w:bookmarkStart w:id="4" w:name="_Toc530560067"/>
      <w:bookmarkStart w:id="5" w:name="_Toc530562923"/>
      <w:bookmarkStart w:id="6" w:name="_Toc530566836"/>
      <w:bookmarkStart w:id="7" w:name="_Toc530567956"/>
      <w:bookmarkStart w:id="8" w:name="_Toc530568178"/>
      <w:bookmarkStart w:id="9" w:name="_Toc530568470"/>
      <w:bookmarkStart w:id="10" w:name="_Toc3613264"/>
      <w:bookmarkStart w:id="11" w:name="_Toc3955650"/>
      <w:bookmarkStart w:id="12" w:name="_Toc3973713"/>
      <w:bookmarkStart w:id="13" w:name="_Toc4230325"/>
      <w:bookmarkStart w:id="14" w:name="_Toc4298931"/>
      <w:bookmarkStart w:id="15" w:name="_Toc4309028"/>
      <w:bookmarkStart w:id="16" w:name="_Toc6040635"/>
      <w:bookmarkStart w:id="17" w:name="_Toc6041048"/>
      <w:bookmarkStart w:id="18" w:name="_Toc6049277"/>
      <w:bookmarkStart w:id="19" w:name="_Toc6127642"/>
      <w:bookmarkStart w:id="20" w:name="_Toc6134399"/>
      <w:r>
        <w:t xml:space="preserve">Confidential </w:t>
      </w:r>
      <w:r w:rsidR="00EC1C89" w:rsidRPr="003919C0">
        <w:t>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EC1C89" w:rsidRPr="003919C0">
        <w:t xml:space="preserve"> </w:t>
      </w:r>
      <w:r w:rsidR="007073A2">
        <w:t xml:space="preserve">AND REPORTING </w:t>
      </w:r>
      <w:r w:rsidR="00EC1C89" w:rsidRPr="003919C0">
        <w:t>(CORE)</w:t>
      </w:r>
    </w:p>
    <w:p w:rsidR="00087E74" w:rsidRDefault="007073A2" w:rsidP="00ED7D37">
      <w:pPr>
        <w:pStyle w:val="NoteToDrafters-ASDEFCON"/>
        <w:rPr>
          <w:highlight w:val="black"/>
        </w:rPr>
      </w:pPr>
      <w:r w:rsidRPr="00157077">
        <w:rPr>
          <w:highlight w:val="black"/>
        </w:rPr>
        <w:t xml:space="preserve">Note to drafters:  Drafters </w:t>
      </w:r>
      <w:r>
        <w:rPr>
          <w:highlight w:val="black"/>
        </w:rPr>
        <w:t>must</w:t>
      </w:r>
      <w:r w:rsidRPr="00157077">
        <w:rPr>
          <w:highlight w:val="black"/>
        </w:rPr>
        <w:t xml:space="preserve"> review the</w:t>
      </w:r>
      <w:r>
        <w:rPr>
          <w:highlight w:val="black"/>
        </w:rPr>
        <w:t xml:space="preserve"> draft Contract</w:t>
      </w:r>
      <w:r w:rsidRPr="00157077">
        <w:rPr>
          <w:highlight w:val="black"/>
        </w:rPr>
        <w:t xml:space="preserve"> </w:t>
      </w:r>
      <w:r w:rsidRPr="00452F4D">
        <w:rPr>
          <w:highlight w:val="black"/>
        </w:rPr>
        <w:t xml:space="preserve">to determine if it contains commercial information that meets the Confidentiality Test. </w:t>
      </w:r>
      <w:r w:rsidR="000D0240">
        <w:rPr>
          <w:highlight w:val="black"/>
        </w:rPr>
        <w:t xml:space="preserve"> </w:t>
      </w:r>
      <w:r w:rsidR="00087E74">
        <w:rPr>
          <w:highlight w:val="black"/>
        </w:rPr>
        <w:t xml:space="preserve">Drafters should then </w:t>
      </w:r>
      <w:r w:rsidR="006238AD">
        <w:rPr>
          <w:highlight w:val="black"/>
        </w:rPr>
        <w:t xml:space="preserve">review </w:t>
      </w:r>
      <w:r w:rsidR="00087E74">
        <w:rPr>
          <w:highlight w:val="black"/>
        </w:rPr>
        <w:t>the examples p</w:t>
      </w:r>
      <w:r w:rsidRPr="00157077">
        <w:rPr>
          <w:highlight w:val="black"/>
        </w:rPr>
        <w:t xml:space="preserve">rovided below, prior to release of the RFT, and </w:t>
      </w:r>
      <w:r w:rsidR="00087E74">
        <w:rPr>
          <w:highlight w:val="black"/>
        </w:rPr>
        <w:t xml:space="preserve">complete the tables </w:t>
      </w:r>
      <w:r w:rsidRPr="00157077">
        <w:rPr>
          <w:highlight w:val="black"/>
        </w:rPr>
        <w:t>as appropriate</w:t>
      </w:r>
      <w:r w:rsidR="00087E74">
        <w:rPr>
          <w:highlight w:val="black"/>
        </w:rPr>
        <w:t>.</w:t>
      </w:r>
    </w:p>
    <w:p w:rsidR="007073A2" w:rsidRPr="00157077" w:rsidRDefault="007073A2" w:rsidP="00ED7D37">
      <w:pPr>
        <w:pStyle w:val="NoteToDrafters-ASDEFCON"/>
      </w:pPr>
      <w:r w:rsidRPr="00452F4D">
        <w:t xml:space="preserve">Commercial information claimed to be confidential </w:t>
      </w:r>
      <w:r w:rsidR="00087E74" w:rsidRPr="004E7C3E">
        <w:rPr>
          <w:rFonts w:cs="Arial"/>
          <w:bCs/>
          <w:iCs/>
        </w:rPr>
        <w:t xml:space="preserve">by potential tenderers </w:t>
      </w:r>
      <w:r w:rsidRPr="00452F4D">
        <w:t>must be assessed against the Confidentiality Test and only information that meets thi</w:t>
      </w:r>
      <w:r w:rsidR="008B5ADE">
        <w:t>s test can be included in this a</w:t>
      </w:r>
      <w:r w:rsidRPr="00452F4D">
        <w:t>ttachment.</w:t>
      </w:r>
      <w:r>
        <w:t xml:space="preserve"> </w:t>
      </w:r>
      <w:r w:rsidR="008B5ADE">
        <w:t xml:space="preserve"> Only the information in this a</w:t>
      </w:r>
      <w:r w:rsidRPr="00452F4D">
        <w:t>ttachment can be considered for reporting confiden</w:t>
      </w:r>
      <w:r w:rsidR="00087E74">
        <w:t xml:space="preserve">tiality provisions on </w:t>
      </w:r>
      <w:proofErr w:type="spellStart"/>
      <w:r w:rsidR="00087E74">
        <w:t>AusTender</w:t>
      </w:r>
      <w:proofErr w:type="spellEnd"/>
      <w:r w:rsidRPr="00452F4D">
        <w:t xml:space="preserve"> for Senate Order 192.</w:t>
      </w:r>
    </w:p>
    <w:p w:rsidR="00193C0C" w:rsidRPr="00452F4D" w:rsidRDefault="00193C0C" w:rsidP="00ED7D37">
      <w:pPr>
        <w:pStyle w:val="NoteToTenderers-ASDEFCON"/>
      </w:pPr>
      <w:r w:rsidRPr="00157077">
        <w:t xml:space="preserve">Note to tenderers:  </w:t>
      </w:r>
      <w:r w:rsidRPr="00452F4D">
        <w:t xml:space="preserve">This </w:t>
      </w:r>
      <w:r w:rsidR="008B5ADE">
        <w:t>a</w:t>
      </w:r>
      <w:r w:rsidRPr="00452F4D">
        <w:t xml:space="preserve">ttachment will consist of the successful tenderer’s response to this </w:t>
      </w:r>
      <w:r w:rsidR="005A2BE8">
        <w:t>a</w:t>
      </w:r>
      <w:r w:rsidRPr="00452F4D">
        <w:t>ttachment and any negotiated adjustments.</w:t>
      </w:r>
    </w:p>
    <w:p w:rsidR="00153E05" w:rsidRDefault="00193C0C" w:rsidP="00ED7D37">
      <w:pPr>
        <w:pStyle w:val="NoteToTenderers-ASDEFCON"/>
      </w:pPr>
      <w:r w:rsidRPr="00452F4D">
        <w:t>The Commonwealth’s policy on the identification of Confidential Information, including the ‘Confidentiality Test’, is contained on the Department of Finance (</w:t>
      </w:r>
      <w:proofErr w:type="spellStart"/>
      <w:r w:rsidRPr="00452F4D">
        <w:t>DoF</w:t>
      </w:r>
      <w:proofErr w:type="spellEnd"/>
      <w:r w:rsidRPr="00452F4D">
        <w:t>) website at</w:t>
      </w:r>
      <w:r w:rsidR="007E77C6">
        <w:t>:</w:t>
      </w:r>
    </w:p>
    <w:p w:rsidR="00193C0C" w:rsidRPr="00452F4D" w:rsidRDefault="00153E05" w:rsidP="00153E05">
      <w:pPr>
        <w:pStyle w:val="NoteToTenderersBullets-ASDEFCON"/>
      </w:pPr>
      <w:hyperlink r:id="rId7" w:history="1">
        <w:r w:rsidR="00AE4117" w:rsidRPr="006217F0">
          <w:rPr>
            <w:rStyle w:val="Hyperlink"/>
          </w:rPr>
          <w:t>https://www.finance.gov.au/government/procurement/buying-australian-government/confidentiality-throughout-procurement-cycle</w:t>
        </w:r>
      </w:hyperlink>
      <w:r w:rsidR="00C32A12">
        <w:rPr>
          <w:rFonts w:cs="Arial"/>
        </w:rPr>
        <w:t>.</w:t>
      </w:r>
    </w:p>
    <w:p w:rsidR="00193C0C" w:rsidRPr="00452F4D" w:rsidRDefault="00193C0C" w:rsidP="00ED7D37">
      <w:pPr>
        <w:pStyle w:val="NoteToTenderers-ASDEFCON"/>
      </w:pPr>
      <w:r w:rsidRPr="00452F4D">
        <w:t xml:space="preserve">The following four criteria comprise the ‘Confidentiality Test’, and </w:t>
      </w:r>
      <w:r w:rsidRPr="00452F4D">
        <w:rPr>
          <w:u w:val="single"/>
        </w:rPr>
        <w:t>must all be met</w:t>
      </w:r>
      <w:r w:rsidRPr="00452F4D">
        <w:t xml:space="preserve"> </w:t>
      </w:r>
      <w:r w:rsidR="00087E74">
        <w:t xml:space="preserve">for a Contractor’s </w:t>
      </w:r>
      <w:r w:rsidRPr="00452F4D">
        <w:t>commercial information</w:t>
      </w:r>
      <w:r w:rsidR="00087E74">
        <w:t xml:space="preserve"> </w:t>
      </w:r>
      <w:r w:rsidR="00C32A12">
        <w:t>to be Confidential Information:</w:t>
      </w:r>
    </w:p>
    <w:p w:rsidR="00193C0C" w:rsidRPr="00452F4D" w:rsidRDefault="00193C0C" w:rsidP="00ED7D37">
      <w:pPr>
        <w:pStyle w:val="NoteToTenderers-ASDEFCON"/>
      </w:pPr>
      <w:r w:rsidRPr="00452F4D">
        <w:t>a.</w:t>
      </w:r>
      <w:r w:rsidRPr="00452F4D">
        <w:tab/>
      </w:r>
      <w:r w:rsidRPr="00452F4D">
        <w:rPr>
          <w:u w:val="single"/>
        </w:rPr>
        <w:t>Criterion 1</w:t>
      </w:r>
      <w:r w:rsidRPr="00087E74">
        <w:t>:</w:t>
      </w:r>
      <w:r w:rsidRPr="00452F4D">
        <w:t xml:space="preserve">  The information to be protected must be specifically identified;</w:t>
      </w:r>
    </w:p>
    <w:p w:rsidR="00193C0C" w:rsidRPr="00452F4D" w:rsidRDefault="00193C0C" w:rsidP="00ED7D37">
      <w:pPr>
        <w:pStyle w:val="NoteToTenderers-ASDEFCON"/>
      </w:pPr>
      <w:r w:rsidRPr="00452F4D">
        <w:t>b.</w:t>
      </w:r>
      <w:r w:rsidRPr="00452F4D">
        <w:tab/>
      </w:r>
      <w:r w:rsidRPr="00452F4D">
        <w:rPr>
          <w:u w:val="single"/>
        </w:rPr>
        <w:t>Criterion 2</w:t>
      </w:r>
      <w:r w:rsidRPr="00452F4D">
        <w:t xml:space="preserve">: </w:t>
      </w:r>
      <w:r w:rsidR="00D11FD9">
        <w:t xml:space="preserve"> </w:t>
      </w:r>
      <w:r w:rsidRPr="00452F4D">
        <w:t>The information must be commercially sensitive;</w:t>
      </w:r>
    </w:p>
    <w:p w:rsidR="00193C0C" w:rsidRPr="00087E74" w:rsidRDefault="00193C0C" w:rsidP="00ED7D37">
      <w:pPr>
        <w:pStyle w:val="NoteToTenderers-ASDEFCON"/>
      </w:pPr>
      <w:r w:rsidRPr="00452F4D">
        <w:t>c.</w:t>
      </w:r>
      <w:r w:rsidRPr="00452F4D">
        <w:tab/>
      </w:r>
      <w:r w:rsidRPr="00452F4D">
        <w:rPr>
          <w:u w:val="single"/>
        </w:rPr>
        <w:t>Criterion 3</w:t>
      </w:r>
      <w:r w:rsidR="00C03294" w:rsidRPr="004E7C3E">
        <w:t xml:space="preserve">: </w:t>
      </w:r>
      <w:r w:rsidR="00CE0A66">
        <w:t xml:space="preserve"> </w:t>
      </w:r>
      <w:r w:rsidRPr="00087E74">
        <w:t>Disclosure would cause unreasonable detriment to the owner of the information or another party; and</w:t>
      </w:r>
    </w:p>
    <w:p w:rsidR="00193C0C" w:rsidRPr="00452F4D" w:rsidRDefault="00193C0C" w:rsidP="00ED7D37">
      <w:pPr>
        <w:pStyle w:val="NoteToTenderers-ASDEFCON"/>
      </w:pPr>
      <w:r w:rsidRPr="00087E74">
        <w:t>d.</w:t>
      </w:r>
      <w:r w:rsidRPr="00087E74">
        <w:tab/>
      </w:r>
      <w:r w:rsidRPr="00087E74">
        <w:rPr>
          <w:u w:val="single"/>
        </w:rPr>
        <w:t>Criterion 4</w:t>
      </w:r>
      <w:r w:rsidRPr="00087E74">
        <w:t xml:space="preserve">:  </w:t>
      </w:r>
      <w:r w:rsidRPr="00452F4D">
        <w:t>The information was provided with an express or implied understanding that it would remain confidential.</w:t>
      </w:r>
    </w:p>
    <w:p w:rsidR="00193C0C" w:rsidRPr="00452F4D" w:rsidRDefault="00193C0C" w:rsidP="00ED7D37">
      <w:pPr>
        <w:pStyle w:val="NoteToTenderers-ASDEFCON"/>
      </w:pPr>
      <w:r w:rsidRPr="00452F4D">
        <w:t>The period of confidentiality must be specified for each item (</w:t>
      </w:r>
      <w:proofErr w:type="spellStart"/>
      <w:r w:rsidRPr="00452F4D">
        <w:t>eg</w:t>
      </w:r>
      <w:proofErr w:type="spellEnd"/>
      <w:r w:rsidR="00595699">
        <w:t>,</w:t>
      </w:r>
      <w:r w:rsidRPr="00452F4D">
        <w:t xml:space="preserve"> </w:t>
      </w:r>
      <w:r w:rsidRPr="00452F4D">
        <w:rPr>
          <w:lang w:val="en"/>
        </w:rPr>
        <w:t>for the period of the Contract, a period specified in the Contract)</w:t>
      </w:r>
      <w:r w:rsidRPr="00452F4D">
        <w:t>.  It should not be for an unlimited period.</w:t>
      </w:r>
    </w:p>
    <w:p w:rsidR="00193C0C" w:rsidRPr="00452F4D" w:rsidRDefault="00193C0C" w:rsidP="00ED7D37">
      <w:pPr>
        <w:pStyle w:val="NoteToTenderers-ASDEFCON"/>
      </w:pPr>
      <w:r w:rsidRPr="00452F4D">
        <w:t xml:space="preserve">Pricing provisions in Attachment B must only be listed in this </w:t>
      </w:r>
      <w:r w:rsidR="008B5ADE">
        <w:t>a</w:t>
      </w:r>
      <w:r w:rsidRPr="00452F4D">
        <w:t>ttachment if they meet the Confidentiality Test.</w:t>
      </w:r>
    </w:p>
    <w:p w:rsidR="00966CAF" w:rsidRPr="00E517FA" w:rsidRDefault="004F68EA" w:rsidP="00ED7D37">
      <w:pPr>
        <w:pStyle w:val="Table10ptHeading-ASDEFCON"/>
      </w:pPr>
      <w:r>
        <w:t>Confidential Information</w:t>
      </w:r>
    </w:p>
    <w:tbl>
      <w:tblPr>
        <w:tblW w:w="10348" w:type="dxa"/>
        <w:tblInd w:w="-6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410"/>
        <w:gridCol w:w="2914"/>
        <w:gridCol w:w="1700"/>
        <w:gridCol w:w="1339"/>
      </w:tblGrid>
      <w:tr w:rsidR="00567763" w:rsidRPr="00157077" w:rsidTr="00A24EA8">
        <w:trPr>
          <w:cantSplit/>
        </w:trPr>
        <w:tc>
          <w:tcPr>
            <w:tcW w:w="1985" w:type="dxa"/>
            <w:shd w:val="pct15" w:color="auto" w:fill="FFFFFF"/>
          </w:tcPr>
          <w:p w:rsidR="00567763" w:rsidRPr="005C3B6E" w:rsidRDefault="00567763" w:rsidP="00ED7D37">
            <w:pPr>
              <w:pStyle w:val="Table8ptHeading-ASDEFCON"/>
            </w:pPr>
            <w:r w:rsidRPr="005C3B6E">
              <w:t>Item</w:t>
            </w:r>
          </w:p>
        </w:tc>
        <w:tc>
          <w:tcPr>
            <w:tcW w:w="2410" w:type="dxa"/>
            <w:shd w:val="pct15" w:color="auto" w:fill="FFFFFF"/>
          </w:tcPr>
          <w:p w:rsidR="00567763" w:rsidRPr="005C3B6E" w:rsidRDefault="00567763" w:rsidP="00ED7D37">
            <w:pPr>
              <w:pStyle w:val="Table8ptHeading-ASDEFCON"/>
            </w:pPr>
            <w:r w:rsidRPr="005C3B6E">
              <w:t>Clause Title</w:t>
            </w:r>
          </w:p>
        </w:tc>
        <w:tc>
          <w:tcPr>
            <w:tcW w:w="2914" w:type="dxa"/>
            <w:shd w:val="pct15" w:color="auto" w:fill="FFFFFF"/>
          </w:tcPr>
          <w:p w:rsidR="00567763" w:rsidRPr="005C3B6E" w:rsidRDefault="00567763" w:rsidP="00ED7D37">
            <w:pPr>
              <w:pStyle w:val="Table8ptHeading-ASDEFCON"/>
            </w:pPr>
            <w:r w:rsidRPr="005C3B6E">
              <w:t>Reason for classification</w:t>
            </w:r>
          </w:p>
        </w:tc>
        <w:tc>
          <w:tcPr>
            <w:tcW w:w="1700" w:type="dxa"/>
            <w:shd w:val="pct15" w:color="auto" w:fill="FFFFFF"/>
          </w:tcPr>
          <w:p w:rsidR="00567763" w:rsidRPr="005C3B6E" w:rsidRDefault="00567763" w:rsidP="00ED7D37">
            <w:pPr>
              <w:pStyle w:val="Table8ptHeading-ASDEFCON"/>
            </w:pPr>
            <w:r w:rsidRPr="005C3B6E">
              <w:t>Party for whom the information is confidential</w:t>
            </w:r>
          </w:p>
        </w:tc>
        <w:tc>
          <w:tcPr>
            <w:tcW w:w="1339" w:type="dxa"/>
            <w:shd w:val="pct15" w:color="auto" w:fill="FFFFFF"/>
          </w:tcPr>
          <w:p w:rsidR="00567763" w:rsidRPr="005C3B6E" w:rsidRDefault="00567763" w:rsidP="00ED7D37">
            <w:pPr>
              <w:pStyle w:val="Table8ptHeading-ASDEFCON"/>
            </w:pPr>
            <w:r w:rsidRPr="005C3B6E">
              <w:t>Period of confidentiality</w:t>
            </w:r>
          </w:p>
        </w:tc>
      </w:tr>
      <w:tr w:rsidR="00B0542B" w:rsidRPr="00157077" w:rsidTr="00F96426">
        <w:trPr>
          <w:cantSplit/>
        </w:trPr>
        <w:tc>
          <w:tcPr>
            <w:tcW w:w="1985" w:type="dxa"/>
            <w:shd w:val="pct15" w:color="auto" w:fill="FFFFFF"/>
          </w:tcPr>
          <w:p w:rsidR="00B0542B" w:rsidRPr="005C3B6E" w:rsidRDefault="00567763" w:rsidP="00ED7D37">
            <w:pPr>
              <w:pStyle w:val="Table8ptHeading-ASDEFCON"/>
            </w:pPr>
            <w:r>
              <w:t>(a)</w:t>
            </w:r>
          </w:p>
        </w:tc>
        <w:tc>
          <w:tcPr>
            <w:tcW w:w="2410" w:type="dxa"/>
            <w:shd w:val="pct15" w:color="auto" w:fill="FFFFFF"/>
          </w:tcPr>
          <w:p w:rsidR="00B0542B" w:rsidRPr="005C3B6E" w:rsidRDefault="00567763" w:rsidP="00ED7D37">
            <w:pPr>
              <w:pStyle w:val="Table8ptHeading-ASDEFCON"/>
            </w:pPr>
            <w:r>
              <w:t>(b)</w:t>
            </w:r>
          </w:p>
        </w:tc>
        <w:tc>
          <w:tcPr>
            <w:tcW w:w="2914" w:type="dxa"/>
            <w:shd w:val="pct15" w:color="auto" w:fill="FFFFFF"/>
          </w:tcPr>
          <w:p w:rsidR="00B0542B" w:rsidRPr="005C3B6E" w:rsidRDefault="00567763" w:rsidP="00ED7D37">
            <w:pPr>
              <w:pStyle w:val="Table8ptHeading-ASDEFCON"/>
            </w:pPr>
            <w:r>
              <w:t>(c)</w:t>
            </w:r>
          </w:p>
        </w:tc>
        <w:tc>
          <w:tcPr>
            <w:tcW w:w="1700" w:type="dxa"/>
            <w:shd w:val="pct15" w:color="auto" w:fill="FFFFFF"/>
          </w:tcPr>
          <w:p w:rsidR="00B0542B" w:rsidRPr="005C3B6E" w:rsidRDefault="00567763" w:rsidP="00ED7D37">
            <w:pPr>
              <w:pStyle w:val="Table8ptHeading-ASDEFCON"/>
            </w:pPr>
            <w:r>
              <w:t>(d)</w:t>
            </w:r>
          </w:p>
        </w:tc>
        <w:tc>
          <w:tcPr>
            <w:tcW w:w="1339" w:type="dxa"/>
            <w:shd w:val="pct15" w:color="auto" w:fill="FFFFFF"/>
          </w:tcPr>
          <w:p w:rsidR="00B0542B" w:rsidRPr="005C3B6E" w:rsidRDefault="00567763" w:rsidP="00ED7D37">
            <w:pPr>
              <w:pStyle w:val="Table8ptHeading-ASDEFCON"/>
            </w:pPr>
            <w:r>
              <w:t>(e)</w:t>
            </w:r>
          </w:p>
        </w:tc>
      </w:tr>
      <w:tr w:rsidR="00B0542B" w:rsidRPr="00157077" w:rsidTr="00F96426">
        <w:trPr>
          <w:cantSplit/>
        </w:trPr>
        <w:tc>
          <w:tcPr>
            <w:tcW w:w="10348" w:type="dxa"/>
            <w:gridSpan w:val="5"/>
            <w:shd w:val="pct15" w:color="auto" w:fill="FFFFFF"/>
          </w:tcPr>
          <w:p w:rsidR="00B0542B" w:rsidRPr="005C3B6E" w:rsidRDefault="00B0542B" w:rsidP="00ED7D37">
            <w:pPr>
              <w:pStyle w:val="Table8ptText-ASDEFCON"/>
            </w:pPr>
            <w:r w:rsidRPr="005C3B6E">
              <w:t>Conditions of Contract, for example</w:t>
            </w:r>
          </w:p>
        </w:tc>
      </w:tr>
      <w:tr w:rsidR="00F179BF" w:rsidRPr="00157077" w:rsidTr="00F96426">
        <w:trPr>
          <w:cantSplit/>
        </w:trPr>
        <w:tc>
          <w:tcPr>
            <w:tcW w:w="1985" w:type="dxa"/>
          </w:tcPr>
          <w:p w:rsidR="00F179BF" w:rsidRPr="005C3B6E" w:rsidRDefault="00F179BF" w:rsidP="00ED7D37">
            <w:pPr>
              <w:pStyle w:val="Table8ptText-ASDEFCON"/>
            </w:pPr>
            <w:r w:rsidRPr="005C3B6E">
              <w:t xml:space="preserve">Clause </w:t>
            </w:r>
            <w:r w:rsidR="00DE5633">
              <w:t>10.10</w:t>
            </w:r>
          </w:p>
          <w:p w:rsidR="00F179BF" w:rsidRDefault="00F179BF" w:rsidP="00ED7D37">
            <w:pPr>
              <w:pStyle w:val="Table8ptText-ASDEFCON"/>
            </w:pPr>
            <w:r w:rsidRPr="005C3B6E">
              <w:t>(</w:t>
            </w:r>
            <w:proofErr w:type="spellStart"/>
            <w:r w:rsidRPr="005C3B6E">
              <w:t>eg</w:t>
            </w:r>
            <w:proofErr w:type="spellEnd"/>
            <w:r w:rsidR="00CE0A66">
              <w:t>,</w:t>
            </w:r>
            <w:r w:rsidRPr="005C3B6E">
              <w:t xml:space="preserve"> if an amended liability regime)</w:t>
            </w:r>
            <w:r w:rsidR="008B5ADE">
              <w:t>.</w:t>
            </w:r>
          </w:p>
          <w:p w:rsidR="005C3B6E" w:rsidRPr="005C3B6E" w:rsidRDefault="005C3B6E" w:rsidP="004F68EA">
            <w:pPr>
              <w:pStyle w:val="Table8ptText-ASDEFCON"/>
            </w:pPr>
          </w:p>
        </w:tc>
        <w:tc>
          <w:tcPr>
            <w:tcW w:w="2410" w:type="dxa"/>
          </w:tcPr>
          <w:p w:rsidR="00F179BF" w:rsidRPr="005C3B6E" w:rsidRDefault="00F179BF" w:rsidP="00ED7D37">
            <w:pPr>
              <w:pStyle w:val="Table8ptText-ASDEFCON"/>
            </w:pPr>
            <w:r w:rsidRPr="005C3B6E">
              <w:t>Liability</w:t>
            </w:r>
            <w:r w:rsidR="000460A0">
              <w:t xml:space="preserve"> Caps</w:t>
            </w:r>
            <w:r w:rsidR="00CE0A66">
              <w:t>.</w:t>
            </w:r>
          </w:p>
        </w:tc>
        <w:tc>
          <w:tcPr>
            <w:tcW w:w="2914" w:type="dxa"/>
          </w:tcPr>
          <w:p w:rsidR="00F179BF" w:rsidRPr="005C3B6E" w:rsidRDefault="00F179BF" w:rsidP="00ED7D37">
            <w:pPr>
              <w:pStyle w:val="Table8ptText-ASDEFCON"/>
            </w:pPr>
            <w:r w:rsidRPr="005C3B6E">
              <w:t xml:space="preserve">Contains details about insurance and liability regimes that meet the </w:t>
            </w:r>
            <w:proofErr w:type="spellStart"/>
            <w:r w:rsidRPr="005C3B6E">
              <w:t>DoF</w:t>
            </w:r>
            <w:proofErr w:type="spellEnd"/>
            <w:r w:rsidRPr="005C3B6E">
              <w:t xml:space="preserve"> Confidentiality Test</w:t>
            </w:r>
            <w:r w:rsidR="008B5ADE">
              <w:t>.</w:t>
            </w:r>
            <w:r w:rsidRPr="005C3B6E">
              <w:t xml:space="preserve"> </w:t>
            </w:r>
          </w:p>
        </w:tc>
        <w:tc>
          <w:tcPr>
            <w:tcW w:w="1700" w:type="dxa"/>
          </w:tcPr>
          <w:p w:rsidR="00F179BF" w:rsidRPr="005C3B6E" w:rsidRDefault="00F179BF" w:rsidP="00ED7D37">
            <w:pPr>
              <w:pStyle w:val="Table8ptText-ASDEFCON"/>
            </w:pPr>
            <w:r w:rsidRPr="005C3B6E">
              <w:t>Commonwealth / Contractor</w:t>
            </w:r>
            <w:r w:rsidR="008B5ADE">
              <w:t>.</w:t>
            </w:r>
          </w:p>
        </w:tc>
        <w:tc>
          <w:tcPr>
            <w:tcW w:w="1339" w:type="dxa"/>
          </w:tcPr>
          <w:p w:rsidR="00F179BF" w:rsidRPr="005C3B6E" w:rsidRDefault="00F179BF" w:rsidP="004F68EA">
            <w:pPr>
              <w:pStyle w:val="Table8ptText-ASDEFCON"/>
            </w:pPr>
          </w:p>
        </w:tc>
      </w:tr>
      <w:tr w:rsidR="00F179BF" w:rsidRPr="00157077" w:rsidTr="00F96426">
        <w:trPr>
          <w:cantSplit/>
        </w:trPr>
        <w:tc>
          <w:tcPr>
            <w:tcW w:w="1985" w:type="dxa"/>
            <w:tcBorders>
              <w:bottom w:val="single" w:sz="6" w:space="0" w:color="000000"/>
            </w:tcBorders>
          </w:tcPr>
          <w:p w:rsidR="00F179BF" w:rsidRPr="005C3B6E" w:rsidRDefault="00F179BF" w:rsidP="00ED7D37">
            <w:pPr>
              <w:pStyle w:val="Table8ptText-ASDEFCON"/>
            </w:pPr>
            <w:r w:rsidRPr="005C3B6E">
              <w:t>Any tailored clauses or any confidential clauses inserted in the contract additional to the template clauses</w:t>
            </w:r>
            <w:r w:rsidR="008B5ADE">
              <w:t>.</w:t>
            </w:r>
          </w:p>
          <w:p w:rsidR="00F179BF" w:rsidRPr="005C3B6E" w:rsidRDefault="00F179BF" w:rsidP="004F68EA">
            <w:pPr>
              <w:pStyle w:val="Table8ptText-ASDEFCON"/>
            </w:pP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:rsidR="00F179BF" w:rsidRPr="005C3B6E" w:rsidRDefault="00F179BF" w:rsidP="00ED7D37">
            <w:pPr>
              <w:pStyle w:val="Table8ptText-ASDEFCON"/>
            </w:pPr>
            <w:r w:rsidRPr="005C3B6E">
              <w:t xml:space="preserve">Insert any clauses which are not standard template clauses and meet the </w:t>
            </w:r>
            <w:proofErr w:type="spellStart"/>
            <w:r w:rsidRPr="005C3B6E">
              <w:t>DoF</w:t>
            </w:r>
            <w:proofErr w:type="spellEnd"/>
            <w:r w:rsidRPr="005C3B6E">
              <w:t xml:space="preserve"> Confidentiality Test</w:t>
            </w:r>
            <w:r w:rsidR="00CE0A66">
              <w:t>.</w:t>
            </w:r>
          </w:p>
        </w:tc>
        <w:tc>
          <w:tcPr>
            <w:tcW w:w="2914" w:type="dxa"/>
            <w:tcBorders>
              <w:bottom w:val="single" w:sz="6" w:space="0" w:color="000000"/>
            </w:tcBorders>
          </w:tcPr>
          <w:p w:rsidR="00F179BF" w:rsidRPr="005C3B6E" w:rsidRDefault="00F179BF" w:rsidP="00ED7D37">
            <w:pPr>
              <w:pStyle w:val="Table8ptText-ASDEFCON"/>
            </w:pPr>
            <w:r w:rsidRPr="005C3B6E">
              <w:t>Insert relevant reason.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</w:tcPr>
          <w:p w:rsidR="00F179BF" w:rsidRPr="005C3B6E" w:rsidRDefault="00F179BF" w:rsidP="00ED7D37">
            <w:pPr>
              <w:pStyle w:val="Table8ptText-ASDEFCON"/>
            </w:pPr>
            <w:r w:rsidRPr="005C3B6E">
              <w:t>Insert name of party</w:t>
            </w:r>
            <w:r w:rsidR="008B5ADE">
              <w:t>.</w:t>
            </w:r>
          </w:p>
        </w:tc>
        <w:tc>
          <w:tcPr>
            <w:tcW w:w="1339" w:type="dxa"/>
            <w:tcBorders>
              <w:bottom w:val="single" w:sz="6" w:space="0" w:color="000000"/>
            </w:tcBorders>
          </w:tcPr>
          <w:p w:rsidR="00F179BF" w:rsidRPr="005C3B6E" w:rsidRDefault="00F179BF" w:rsidP="004F68EA">
            <w:pPr>
              <w:pStyle w:val="Table8ptText-ASDEFCON"/>
            </w:pPr>
          </w:p>
        </w:tc>
      </w:tr>
      <w:tr w:rsidR="00F179BF" w:rsidRPr="00157077" w:rsidTr="00F96426">
        <w:trPr>
          <w:cantSplit/>
        </w:trPr>
        <w:tc>
          <w:tcPr>
            <w:tcW w:w="10348" w:type="dxa"/>
            <w:gridSpan w:val="5"/>
            <w:shd w:val="clear" w:color="auto" w:fill="CCCCCC"/>
          </w:tcPr>
          <w:p w:rsidR="00F179BF" w:rsidRPr="00B81B0B" w:rsidRDefault="00F96426" w:rsidP="0030151A">
            <w:pPr>
              <w:pStyle w:val="Table8ptText-ASDEFCON"/>
            </w:pPr>
            <w:r w:rsidRPr="005C3B6E">
              <w:t xml:space="preserve">Conditions of Contract </w:t>
            </w:r>
            <w:r w:rsidR="00F179BF" w:rsidRPr="005C3B6E">
              <w:t>Attachments, for example</w:t>
            </w:r>
          </w:p>
        </w:tc>
      </w:tr>
      <w:tr w:rsidR="00F179BF" w:rsidRPr="00157077" w:rsidTr="00F96426">
        <w:trPr>
          <w:cantSplit/>
        </w:trPr>
        <w:tc>
          <w:tcPr>
            <w:tcW w:w="1985" w:type="dxa"/>
          </w:tcPr>
          <w:p w:rsidR="00F179BF" w:rsidRPr="005C3B6E" w:rsidRDefault="00F179BF" w:rsidP="00ED7D37">
            <w:pPr>
              <w:pStyle w:val="Table8ptText-ASDEFCON"/>
            </w:pPr>
            <w:r w:rsidRPr="005C3B6E">
              <w:t>Attachment A</w:t>
            </w:r>
            <w:r w:rsidR="00461FEB" w:rsidRPr="005C3B6E">
              <w:t xml:space="preserve"> </w:t>
            </w:r>
            <w:r w:rsidRPr="005C3B6E">
              <w:t>- Annex A</w:t>
            </w:r>
          </w:p>
          <w:p w:rsidR="00F179BF" w:rsidRPr="005C3B6E" w:rsidRDefault="00F179BF" w:rsidP="004F68EA">
            <w:pPr>
              <w:pStyle w:val="Table8ptText-ASDEFCON"/>
            </w:pPr>
          </w:p>
        </w:tc>
        <w:tc>
          <w:tcPr>
            <w:tcW w:w="2410" w:type="dxa"/>
          </w:tcPr>
          <w:p w:rsidR="00F179BF" w:rsidRPr="005C3B6E" w:rsidRDefault="00F179BF" w:rsidP="00ED7D37">
            <w:pPr>
              <w:pStyle w:val="Table8ptText-ASDEFCON"/>
            </w:pPr>
            <w:r w:rsidRPr="005C3B6E">
              <w:t>Description of Requirement</w:t>
            </w:r>
          </w:p>
          <w:p w:rsidR="007E77C6" w:rsidRDefault="00F179BF" w:rsidP="0030151A">
            <w:pPr>
              <w:pStyle w:val="Table8ptText-ASDEFCON"/>
            </w:pPr>
            <w:r w:rsidRPr="005C3B6E">
              <w:t>(Identify Specific clause/s)</w:t>
            </w:r>
            <w:r w:rsidR="008B5ADE">
              <w:t>.</w:t>
            </w:r>
          </w:p>
          <w:p w:rsidR="007E77C6" w:rsidRPr="007E77C6" w:rsidRDefault="007E77C6" w:rsidP="007E77C6">
            <w:pPr>
              <w:rPr>
                <w:lang w:eastAsia="en-US"/>
              </w:rPr>
            </w:pPr>
          </w:p>
          <w:p w:rsidR="007E77C6" w:rsidRPr="007E77C6" w:rsidRDefault="007E77C6" w:rsidP="007E77C6">
            <w:pPr>
              <w:rPr>
                <w:lang w:eastAsia="en-US"/>
              </w:rPr>
            </w:pPr>
          </w:p>
          <w:p w:rsidR="007E77C6" w:rsidRPr="007E77C6" w:rsidRDefault="007E77C6" w:rsidP="007E77C6">
            <w:pPr>
              <w:rPr>
                <w:lang w:eastAsia="en-US"/>
              </w:rPr>
            </w:pPr>
          </w:p>
          <w:p w:rsidR="007E77C6" w:rsidRPr="007E77C6" w:rsidRDefault="007E77C6" w:rsidP="007E77C6">
            <w:pPr>
              <w:rPr>
                <w:lang w:eastAsia="en-US"/>
              </w:rPr>
            </w:pPr>
          </w:p>
          <w:p w:rsidR="00F179BF" w:rsidRPr="007E77C6" w:rsidRDefault="00F179BF" w:rsidP="007E77C6">
            <w:pPr>
              <w:jc w:val="right"/>
              <w:rPr>
                <w:lang w:eastAsia="en-US"/>
              </w:rPr>
            </w:pPr>
          </w:p>
        </w:tc>
        <w:tc>
          <w:tcPr>
            <w:tcW w:w="2914" w:type="dxa"/>
          </w:tcPr>
          <w:p w:rsidR="00E517FA" w:rsidRPr="005C3B6E" w:rsidRDefault="00F179BF" w:rsidP="0030151A">
            <w:pPr>
              <w:pStyle w:val="Table8ptText-ASDEFCON"/>
            </w:pPr>
            <w:r w:rsidRPr="005C3B6E">
              <w:t xml:space="preserve">Contains information about how the </w:t>
            </w:r>
            <w:r w:rsidR="005C3B6E">
              <w:t>C</w:t>
            </w:r>
            <w:r w:rsidRPr="005C3B6E">
              <w:t>apability/</w:t>
            </w:r>
            <w:r w:rsidR="005C3B6E">
              <w:t>Supplies</w:t>
            </w:r>
            <w:r w:rsidRPr="005C3B6E">
              <w:t xml:space="preserve"> are to be provided that may compromise the supplier’s commercial interests elsewhere, including competing in future tender processes.</w:t>
            </w:r>
          </w:p>
        </w:tc>
        <w:tc>
          <w:tcPr>
            <w:tcW w:w="1700" w:type="dxa"/>
          </w:tcPr>
          <w:p w:rsidR="00F179BF" w:rsidRPr="005C3B6E" w:rsidRDefault="00F179BF" w:rsidP="00ED7D37">
            <w:pPr>
              <w:pStyle w:val="Table8ptText-ASDEFCON"/>
            </w:pPr>
            <w:r w:rsidRPr="005C3B6E">
              <w:t>Commonwealth /</w:t>
            </w:r>
            <w:r w:rsidR="005C3B6E">
              <w:t xml:space="preserve"> </w:t>
            </w:r>
            <w:r w:rsidRPr="005C3B6E">
              <w:t>Contractor</w:t>
            </w:r>
            <w:r w:rsidR="008B5ADE">
              <w:t>.</w:t>
            </w:r>
          </w:p>
        </w:tc>
        <w:tc>
          <w:tcPr>
            <w:tcW w:w="1339" w:type="dxa"/>
          </w:tcPr>
          <w:p w:rsidR="00F179BF" w:rsidRPr="005C3B6E" w:rsidRDefault="00F179BF" w:rsidP="004F68EA">
            <w:pPr>
              <w:pStyle w:val="Table8ptText-ASDEFCON"/>
            </w:pPr>
          </w:p>
        </w:tc>
      </w:tr>
      <w:tr w:rsidR="00F179BF" w:rsidRPr="00157077" w:rsidTr="00F96426">
        <w:trPr>
          <w:cantSplit/>
        </w:trPr>
        <w:tc>
          <w:tcPr>
            <w:tcW w:w="1985" w:type="dxa"/>
          </w:tcPr>
          <w:p w:rsidR="00F179BF" w:rsidRPr="005C3B6E" w:rsidRDefault="00F179BF" w:rsidP="00C32A12">
            <w:pPr>
              <w:pStyle w:val="Table8ptText-ASDEFCON"/>
            </w:pPr>
            <w:r w:rsidRPr="005C3B6E">
              <w:lastRenderedPageBreak/>
              <w:t>Attachment B</w:t>
            </w:r>
          </w:p>
        </w:tc>
        <w:tc>
          <w:tcPr>
            <w:tcW w:w="2410" w:type="dxa"/>
          </w:tcPr>
          <w:p w:rsidR="00E517FA" w:rsidRDefault="00F179BF" w:rsidP="00ED7D37">
            <w:pPr>
              <w:pStyle w:val="Table8ptText-ASDEFCON"/>
            </w:pPr>
            <w:r w:rsidRPr="005C3B6E">
              <w:t xml:space="preserve">Price and </w:t>
            </w:r>
            <w:r w:rsidR="005968A2" w:rsidRPr="005C3B6E">
              <w:t>Payments</w:t>
            </w:r>
          </w:p>
          <w:p w:rsidR="00F179BF" w:rsidRPr="005C3B6E" w:rsidRDefault="00F179BF" w:rsidP="00ED7D37">
            <w:pPr>
              <w:pStyle w:val="Table8ptText-ASDEFCON"/>
            </w:pPr>
            <w:r w:rsidRPr="005C3B6E">
              <w:t>(Identify Specific clause, table or section)</w:t>
            </w:r>
            <w:r w:rsidR="008B5ADE">
              <w:t>.</w:t>
            </w:r>
          </w:p>
        </w:tc>
        <w:tc>
          <w:tcPr>
            <w:tcW w:w="2914" w:type="dxa"/>
          </w:tcPr>
          <w:p w:rsidR="00F179BF" w:rsidRPr="00E517FA" w:rsidRDefault="00F179BF" w:rsidP="00ED7D37">
            <w:pPr>
              <w:pStyle w:val="Table8ptText-ASDEFCON"/>
            </w:pPr>
            <w:r w:rsidRPr="005C3B6E">
              <w:t>Contains details about commercially sensitive pricing information that is not in the public domain, including information about hourly rates,</w:t>
            </w:r>
            <w:r w:rsidRPr="005C3B6E">
              <w:rPr>
                <w:lang w:val="en"/>
              </w:rPr>
              <w:t xml:space="preserve"> internal costing, profit margins</w:t>
            </w:r>
            <w:r w:rsidRPr="005C3B6E">
              <w:t xml:space="preserve">, or </w:t>
            </w:r>
            <w:r w:rsidRPr="005C3B6E">
              <w:rPr>
                <w:lang w:val="en"/>
              </w:rPr>
              <w:t>pricing structures.</w:t>
            </w:r>
          </w:p>
          <w:p w:rsidR="00E517FA" w:rsidRPr="005C3B6E" w:rsidRDefault="00E517FA" w:rsidP="004F68EA">
            <w:pPr>
              <w:pStyle w:val="Table8ptText-ASDEFCON"/>
            </w:pPr>
          </w:p>
        </w:tc>
        <w:tc>
          <w:tcPr>
            <w:tcW w:w="1700" w:type="dxa"/>
          </w:tcPr>
          <w:p w:rsidR="00F179BF" w:rsidRPr="005C3B6E" w:rsidRDefault="00F179BF" w:rsidP="00ED7D37">
            <w:pPr>
              <w:pStyle w:val="Table8ptText-ASDEFCON"/>
            </w:pPr>
            <w:r w:rsidRPr="005C3B6E">
              <w:t>Contractor</w:t>
            </w:r>
            <w:r w:rsidR="008B5ADE">
              <w:t>.</w:t>
            </w:r>
          </w:p>
        </w:tc>
        <w:tc>
          <w:tcPr>
            <w:tcW w:w="1339" w:type="dxa"/>
          </w:tcPr>
          <w:p w:rsidR="00F179BF" w:rsidRPr="005C3B6E" w:rsidRDefault="00F179BF" w:rsidP="004F68EA">
            <w:pPr>
              <w:pStyle w:val="Table8ptText-ASDEFCON"/>
            </w:pPr>
          </w:p>
        </w:tc>
      </w:tr>
      <w:tr w:rsidR="00F179BF" w:rsidRPr="00157077" w:rsidTr="00F96426">
        <w:trPr>
          <w:cantSplit/>
        </w:trPr>
        <w:tc>
          <w:tcPr>
            <w:tcW w:w="1985" w:type="dxa"/>
          </w:tcPr>
          <w:p w:rsidR="00F179BF" w:rsidRPr="005C3B6E" w:rsidRDefault="00F179BF" w:rsidP="00ED7D37">
            <w:pPr>
              <w:pStyle w:val="Table8ptText-ASDEFCON"/>
            </w:pPr>
            <w:r w:rsidRPr="005C3B6E">
              <w:t xml:space="preserve">Attachment </w:t>
            </w:r>
            <w:r w:rsidR="00324CCF" w:rsidRPr="005C3B6E">
              <w:t>G</w:t>
            </w:r>
          </w:p>
        </w:tc>
        <w:tc>
          <w:tcPr>
            <w:tcW w:w="2410" w:type="dxa"/>
          </w:tcPr>
          <w:p w:rsidR="00F179BF" w:rsidRPr="005C3B6E" w:rsidRDefault="00F179BF" w:rsidP="00ED7D37">
            <w:pPr>
              <w:pStyle w:val="Table8ptText-ASDEFCON"/>
              <w:rPr>
                <w:rFonts w:cs="Arial"/>
              </w:rPr>
            </w:pPr>
            <w:r w:rsidRPr="005C3B6E">
              <w:t>Intellectual Property Plan</w:t>
            </w:r>
          </w:p>
          <w:p w:rsidR="00F179BF" w:rsidRPr="005C3B6E" w:rsidRDefault="00F179BF" w:rsidP="00ED7D37">
            <w:pPr>
              <w:pStyle w:val="Table8ptText-ASDEFCON"/>
            </w:pPr>
            <w:r w:rsidRPr="005C3B6E">
              <w:t xml:space="preserve">Note that clauses describing how </w:t>
            </w:r>
            <w:r w:rsidR="008B5ADE">
              <w:t>I</w:t>
            </w:r>
            <w:r w:rsidRPr="005C3B6E">
              <w:t xml:space="preserve">ntellectual </w:t>
            </w:r>
            <w:r w:rsidR="008B5ADE">
              <w:t>P</w:t>
            </w:r>
            <w:r w:rsidRPr="005C3B6E">
              <w:t xml:space="preserve">roperty rights are to be dealt with would generally </w:t>
            </w:r>
            <w:r w:rsidR="008B5ADE" w:rsidRPr="005C3B6E">
              <w:t xml:space="preserve">not </w:t>
            </w:r>
            <w:r w:rsidRPr="005C3B6E">
              <w:t>be considered confidential.</w:t>
            </w:r>
          </w:p>
        </w:tc>
        <w:tc>
          <w:tcPr>
            <w:tcW w:w="2914" w:type="dxa"/>
          </w:tcPr>
          <w:p w:rsidR="00F179BF" w:rsidRPr="005C3B6E" w:rsidRDefault="00F179BF" w:rsidP="00ED7D37">
            <w:pPr>
              <w:pStyle w:val="Table8ptText-ASDEFCON"/>
            </w:pPr>
            <w:r w:rsidRPr="005C3B6E">
              <w:t>Contains details about intellectual property regimes including trade secrets and other intellectual property matters where they relate to a potential s</w:t>
            </w:r>
            <w:r w:rsidR="00C32A12">
              <w:t>upplier’s competitive position.</w:t>
            </w:r>
          </w:p>
          <w:p w:rsidR="00F179BF" w:rsidRPr="005C3B6E" w:rsidRDefault="00F179BF" w:rsidP="004F68EA">
            <w:pPr>
              <w:pStyle w:val="Table8ptText-ASDEFCON"/>
            </w:pPr>
          </w:p>
        </w:tc>
        <w:tc>
          <w:tcPr>
            <w:tcW w:w="1700" w:type="dxa"/>
          </w:tcPr>
          <w:p w:rsidR="00F179BF" w:rsidRPr="00E517FA" w:rsidRDefault="00F179BF" w:rsidP="00ED7D37">
            <w:pPr>
              <w:pStyle w:val="Table8ptText-ASDEFCON"/>
            </w:pPr>
            <w:r w:rsidRPr="00E517FA">
              <w:t>Insert name of party</w:t>
            </w:r>
            <w:r w:rsidR="008B5ADE">
              <w:t>.</w:t>
            </w:r>
          </w:p>
        </w:tc>
        <w:tc>
          <w:tcPr>
            <w:tcW w:w="1339" w:type="dxa"/>
          </w:tcPr>
          <w:p w:rsidR="00F179BF" w:rsidRPr="005C3B6E" w:rsidRDefault="00F179BF" w:rsidP="00ED7D37">
            <w:pPr>
              <w:pStyle w:val="Table8ptText-ASDEFCON"/>
            </w:pPr>
          </w:p>
        </w:tc>
      </w:tr>
    </w:tbl>
    <w:p w:rsidR="00472DEC" w:rsidRDefault="00472DEC" w:rsidP="00966CAF"/>
    <w:sectPr w:rsidR="00472DEC" w:rsidSect="00676C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1418" w:bottom="907" w:left="1418" w:header="567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7C5" w:rsidRDefault="001457C5">
      <w:r>
        <w:separator/>
      </w:r>
    </w:p>
  </w:endnote>
  <w:endnote w:type="continuationSeparator" w:id="0">
    <w:p w:rsidR="001457C5" w:rsidRDefault="00145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B57" w:rsidRDefault="00CE5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CD4A61" w:rsidTr="00CD4A61">
      <w:tc>
        <w:tcPr>
          <w:tcW w:w="2500" w:type="pct"/>
        </w:tcPr>
        <w:p w:rsidR="00CD4A61" w:rsidRDefault="001457C5" w:rsidP="00CD4A61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CE5B57">
            <w:t>Attachment to Draft Conditions of Contract</w:t>
          </w:r>
          <w:r>
            <w:fldChar w:fldCharType="end"/>
          </w:r>
          <w:r w:rsidR="00CD4A61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CE5B57">
            <w:t>V5.4</w:t>
          </w:r>
          <w:r>
            <w:fldChar w:fldCharType="end"/>
          </w:r>
          <w:r w:rsidR="00CD4A61">
            <w:t>)</w:t>
          </w:r>
        </w:p>
      </w:tc>
      <w:tc>
        <w:tcPr>
          <w:tcW w:w="2500" w:type="pct"/>
        </w:tcPr>
        <w:p w:rsidR="00CD4A61" w:rsidRPr="004874CA" w:rsidRDefault="006D34D1" w:rsidP="004874CA">
          <w:pPr>
            <w:pStyle w:val="ASDEFCONHeaderFooterRight"/>
          </w:pPr>
          <w:r w:rsidRPr="004874CA">
            <w:t>N-</w:t>
          </w:r>
          <w:r w:rsidRPr="004874CA">
            <w:rPr>
              <w:rStyle w:val="PageNumber"/>
              <w:szCs w:val="18"/>
            </w:rPr>
            <w:fldChar w:fldCharType="begin"/>
          </w:r>
          <w:r w:rsidRPr="004874CA">
            <w:rPr>
              <w:rStyle w:val="PageNumber"/>
              <w:szCs w:val="18"/>
            </w:rPr>
            <w:instrText xml:space="preserve"> PAGE </w:instrText>
          </w:r>
          <w:r w:rsidRPr="004874CA">
            <w:rPr>
              <w:rStyle w:val="PageNumber"/>
              <w:szCs w:val="18"/>
            </w:rPr>
            <w:fldChar w:fldCharType="separate"/>
          </w:r>
          <w:r w:rsidR="00CE5B57">
            <w:rPr>
              <w:rStyle w:val="PageNumber"/>
              <w:noProof/>
              <w:szCs w:val="18"/>
            </w:rPr>
            <w:t>1</w:t>
          </w:r>
          <w:r w:rsidRPr="004874CA">
            <w:rPr>
              <w:rStyle w:val="PageNumber"/>
              <w:szCs w:val="18"/>
            </w:rPr>
            <w:fldChar w:fldCharType="end"/>
          </w:r>
        </w:p>
      </w:tc>
    </w:tr>
    <w:tr w:rsidR="00CD4A61" w:rsidTr="00CD4A61">
      <w:tc>
        <w:tcPr>
          <w:tcW w:w="5000" w:type="pct"/>
          <w:gridSpan w:val="2"/>
        </w:tcPr>
        <w:p w:rsidR="00CD4A61" w:rsidRDefault="001457C5" w:rsidP="00CD4A61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E174B5">
            <w:t>OFFICIAL</w:t>
          </w:r>
          <w:r>
            <w:fldChar w:fldCharType="end"/>
          </w:r>
        </w:p>
      </w:tc>
    </w:tr>
  </w:tbl>
  <w:p w:rsidR="003D67B1" w:rsidRPr="00CD4A61" w:rsidRDefault="003D67B1" w:rsidP="00CD4A61">
    <w:pPr>
      <w:pStyle w:val="ASDEFCONHeaderFooter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B57" w:rsidRDefault="00CE5B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7C5" w:rsidRDefault="001457C5">
      <w:r>
        <w:separator/>
      </w:r>
    </w:p>
  </w:footnote>
  <w:footnote w:type="continuationSeparator" w:id="0">
    <w:p w:rsidR="001457C5" w:rsidRDefault="00145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B57" w:rsidRDefault="00CE5B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CD4A61" w:rsidTr="00CD4A61">
      <w:tc>
        <w:tcPr>
          <w:tcW w:w="5000" w:type="pct"/>
          <w:gridSpan w:val="2"/>
        </w:tcPr>
        <w:p w:rsidR="00CD4A61" w:rsidRDefault="001457C5" w:rsidP="00CD4A61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E174B5">
            <w:t>OFFICIAL</w:t>
          </w:r>
          <w:r>
            <w:fldChar w:fldCharType="end"/>
          </w:r>
        </w:p>
      </w:tc>
    </w:tr>
    <w:tr w:rsidR="00CD4A61" w:rsidTr="00CD4A61">
      <w:tc>
        <w:tcPr>
          <w:tcW w:w="2500" w:type="pct"/>
        </w:tcPr>
        <w:p w:rsidR="00CD4A61" w:rsidRDefault="001457C5" w:rsidP="00CD4A61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E174B5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CD4A61" w:rsidRDefault="001457C5" w:rsidP="00CD4A61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E174B5">
            <w:t>PART 2</w:t>
          </w:r>
          <w:r>
            <w:fldChar w:fldCharType="end"/>
          </w:r>
        </w:p>
      </w:tc>
    </w:tr>
  </w:tbl>
  <w:p w:rsidR="00CD4A61" w:rsidRDefault="00CD4A61" w:rsidP="00F96426">
    <w:pPr>
      <w:pStyle w:val="ASDEFCONTitle"/>
    </w:pPr>
    <w:bookmarkStart w:id="21" w:name="_GoBack"/>
    <w:bookmarkEnd w:id="21"/>
    <w:r w:rsidRPr="003919C0">
      <w:t>ATTACHMENT 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B57" w:rsidRDefault="00CE5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5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17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18" w15:restartNumberingAfterBreak="0">
    <w:nsid w:val="535828C6"/>
    <w:multiLevelType w:val="multilevel"/>
    <w:tmpl w:val="83D860D8"/>
    <w:lvl w:ilvl="0">
      <w:start w:val="1"/>
      <w:numFmt w:val="upperRoman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1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1"/>
  </w:num>
  <w:num w:numId="9">
    <w:abstractNumId w:val="13"/>
  </w:num>
  <w:num w:numId="10">
    <w:abstractNumId w:val="24"/>
  </w:num>
  <w:num w:numId="11">
    <w:abstractNumId w:val="8"/>
  </w:num>
  <w:num w:numId="12">
    <w:abstractNumId w:val="10"/>
  </w:num>
  <w:num w:numId="13">
    <w:abstractNumId w:val="25"/>
  </w:num>
  <w:num w:numId="14">
    <w:abstractNumId w:val="5"/>
  </w:num>
  <w:num w:numId="15">
    <w:abstractNumId w:val="4"/>
  </w:num>
  <w:num w:numId="16">
    <w:abstractNumId w:val="1"/>
  </w:num>
  <w:num w:numId="17">
    <w:abstractNumId w:val="2"/>
  </w:num>
  <w:num w:numId="18">
    <w:abstractNumId w:val="9"/>
  </w:num>
  <w:num w:numId="19">
    <w:abstractNumId w:val="0"/>
  </w:num>
  <w:num w:numId="20">
    <w:abstractNumId w:val="15"/>
  </w:num>
  <w:num w:numId="21">
    <w:abstractNumId w:val="22"/>
  </w:num>
  <w:num w:numId="22">
    <w:abstractNumId w:val="20"/>
  </w:num>
  <w:num w:numId="23">
    <w:abstractNumId w:val="11"/>
  </w:num>
  <w:num w:numId="24">
    <w:abstractNumId w:val="1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782"/>
    <w:rsid w:val="00003A7D"/>
    <w:rsid w:val="00030221"/>
    <w:rsid w:val="0004049B"/>
    <w:rsid w:val="00044EE0"/>
    <w:rsid w:val="000460A0"/>
    <w:rsid w:val="00050F40"/>
    <w:rsid w:val="00077649"/>
    <w:rsid w:val="0008418A"/>
    <w:rsid w:val="00084E1F"/>
    <w:rsid w:val="00087E74"/>
    <w:rsid w:val="000B67B4"/>
    <w:rsid w:val="000D0240"/>
    <w:rsid w:val="000D1CFE"/>
    <w:rsid w:val="000D2CDC"/>
    <w:rsid w:val="000F29F5"/>
    <w:rsid w:val="000F4B52"/>
    <w:rsid w:val="00121A9B"/>
    <w:rsid w:val="001457C5"/>
    <w:rsid w:val="00150B56"/>
    <w:rsid w:val="00153E05"/>
    <w:rsid w:val="001576D9"/>
    <w:rsid w:val="0015784D"/>
    <w:rsid w:val="001631EE"/>
    <w:rsid w:val="0017508C"/>
    <w:rsid w:val="00193C0C"/>
    <w:rsid w:val="001D16AB"/>
    <w:rsid w:val="001D1A7C"/>
    <w:rsid w:val="001D455F"/>
    <w:rsid w:val="001F2007"/>
    <w:rsid w:val="00205890"/>
    <w:rsid w:val="00210A75"/>
    <w:rsid w:val="00231786"/>
    <w:rsid w:val="002352EB"/>
    <w:rsid w:val="00250318"/>
    <w:rsid w:val="002914CA"/>
    <w:rsid w:val="002C1FEC"/>
    <w:rsid w:val="002C31B3"/>
    <w:rsid w:val="002C6BC8"/>
    <w:rsid w:val="002D5F0E"/>
    <w:rsid w:val="002E37A7"/>
    <w:rsid w:val="0030151A"/>
    <w:rsid w:val="00324CCF"/>
    <w:rsid w:val="00364BB8"/>
    <w:rsid w:val="003919C0"/>
    <w:rsid w:val="003B1448"/>
    <w:rsid w:val="003B2B36"/>
    <w:rsid w:val="003D67B1"/>
    <w:rsid w:val="003D6CD4"/>
    <w:rsid w:val="004216E1"/>
    <w:rsid w:val="00436D67"/>
    <w:rsid w:val="00461FEB"/>
    <w:rsid w:val="004623A3"/>
    <w:rsid w:val="00466211"/>
    <w:rsid w:val="00472DEC"/>
    <w:rsid w:val="00476488"/>
    <w:rsid w:val="004874CA"/>
    <w:rsid w:val="004A102D"/>
    <w:rsid w:val="004A130D"/>
    <w:rsid w:val="004C5E6C"/>
    <w:rsid w:val="004E758E"/>
    <w:rsid w:val="004E7C3E"/>
    <w:rsid w:val="004F2BE6"/>
    <w:rsid w:val="004F68EA"/>
    <w:rsid w:val="00540219"/>
    <w:rsid w:val="00567763"/>
    <w:rsid w:val="005779D2"/>
    <w:rsid w:val="00580773"/>
    <w:rsid w:val="00591117"/>
    <w:rsid w:val="00591822"/>
    <w:rsid w:val="00595699"/>
    <w:rsid w:val="005968A2"/>
    <w:rsid w:val="005A2BE8"/>
    <w:rsid w:val="005C3B6E"/>
    <w:rsid w:val="005C5636"/>
    <w:rsid w:val="005D1E90"/>
    <w:rsid w:val="00615965"/>
    <w:rsid w:val="00622E80"/>
    <w:rsid w:val="006238AD"/>
    <w:rsid w:val="00631C86"/>
    <w:rsid w:val="00633473"/>
    <w:rsid w:val="00634E48"/>
    <w:rsid w:val="00645F9D"/>
    <w:rsid w:val="00673507"/>
    <w:rsid w:val="00674324"/>
    <w:rsid w:val="00676CDF"/>
    <w:rsid w:val="006C27B2"/>
    <w:rsid w:val="006C387D"/>
    <w:rsid w:val="006D34D1"/>
    <w:rsid w:val="006E462B"/>
    <w:rsid w:val="007073A2"/>
    <w:rsid w:val="00713329"/>
    <w:rsid w:val="007143A4"/>
    <w:rsid w:val="00741866"/>
    <w:rsid w:val="00787543"/>
    <w:rsid w:val="007A17FE"/>
    <w:rsid w:val="007E77C6"/>
    <w:rsid w:val="007E7C94"/>
    <w:rsid w:val="008138BF"/>
    <w:rsid w:val="00826B10"/>
    <w:rsid w:val="00844581"/>
    <w:rsid w:val="00851ABD"/>
    <w:rsid w:val="008635B6"/>
    <w:rsid w:val="00864658"/>
    <w:rsid w:val="00874C30"/>
    <w:rsid w:val="00894C51"/>
    <w:rsid w:val="008B5ADE"/>
    <w:rsid w:val="009035C7"/>
    <w:rsid w:val="00932782"/>
    <w:rsid w:val="00960265"/>
    <w:rsid w:val="00966CAF"/>
    <w:rsid w:val="009A2DB4"/>
    <w:rsid w:val="009B326F"/>
    <w:rsid w:val="009B7F63"/>
    <w:rsid w:val="009C7359"/>
    <w:rsid w:val="009E4B48"/>
    <w:rsid w:val="009E72BC"/>
    <w:rsid w:val="00A0299C"/>
    <w:rsid w:val="00A218A8"/>
    <w:rsid w:val="00A24EA8"/>
    <w:rsid w:val="00A51A84"/>
    <w:rsid w:val="00A64006"/>
    <w:rsid w:val="00A67CF5"/>
    <w:rsid w:val="00A7675A"/>
    <w:rsid w:val="00A862AA"/>
    <w:rsid w:val="00AE3372"/>
    <w:rsid w:val="00AE4117"/>
    <w:rsid w:val="00B009AE"/>
    <w:rsid w:val="00B0185D"/>
    <w:rsid w:val="00B0542B"/>
    <w:rsid w:val="00B25862"/>
    <w:rsid w:val="00B3539B"/>
    <w:rsid w:val="00B4248E"/>
    <w:rsid w:val="00B550D2"/>
    <w:rsid w:val="00B564B8"/>
    <w:rsid w:val="00B81B0B"/>
    <w:rsid w:val="00B82B71"/>
    <w:rsid w:val="00B87CB9"/>
    <w:rsid w:val="00BB3789"/>
    <w:rsid w:val="00BB4C0A"/>
    <w:rsid w:val="00BC33CA"/>
    <w:rsid w:val="00BC3ED3"/>
    <w:rsid w:val="00BE5B11"/>
    <w:rsid w:val="00BE6BDF"/>
    <w:rsid w:val="00C03294"/>
    <w:rsid w:val="00C32A12"/>
    <w:rsid w:val="00C4200F"/>
    <w:rsid w:val="00C615EF"/>
    <w:rsid w:val="00C71EAA"/>
    <w:rsid w:val="00C96D4F"/>
    <w:rsid w:val="00CC5DD7"/>
    <w:rsid w:val="00CD4A61"/>
    <w:rsid w:val="00CE0A66"/>
    <w:rsid w:val="00CE1131"/>
    <w:rsid w:val="00CE36AD"/>
    <w:rsid w:val="00CE5B57"/>
    <w:rsid w:val="00D11FD9"/>
    <w:rsid w:val="00D32212"/>
    <w:rsid w:val="00D82ADC"/>
    <w:rsid w:val="00DA248F"/>
    <w:rsid w:val="00DB0840"/>
    <w:rsid w:val="00DC28D7"/>
    <w:rsid w:val="00DC3F5E"/>
    <w:rsid w:val="00DE3B64"/>
    <w:rsid w:val="00DE5633"/>
    <w:rsid w:val="00DF38EA"/>
    <w:rsid w:val="00E01ED0"/>
    <w:rsid w:val="00E146E6"/>
    <w:rsid w:val="00E174B5"/>
    <w:rsid w:val="00E4342E"/>
    <w:rsid w:val="00E517FA"/>
    <w:rsid w:val="00E52871"/>
    <w:rsid w:val="00E637A0"/>
    <w:rsid w:val="00E76149"/>
    <w:rsid w:val="00E84099"/>
    <w:rsid w:val="00E91975"/>
    <w:rsid w:val="00EC1C89"/>
    <w:rsid w:val="00EC5552"/>
    <w:rsid w:val="00ED6650"/>
    <w:rsid w:val="00ED7D37"/>
    <w:rsid w:val="00EE16C2"/>
    <w:rsid w:val="00EE5CCF"/>
    <w:rsid w:val="00F11A5C"/>
    <w:rsid w:val="00F17276"/>
    <w:rsid w:val="00F179BF"/>
    <w:rsid w:val="00F22567"/>
    <w:rsid w:val="00F36A2D"/>
    <w:rsid w:val="00F96426"/>
    <w:rsid w:val="00FA596D"/>
    <w:rsid w:val="00FA7CFD"/>
    <w:rsid w:val="00FC6D53"/>
    <w:rsid w:val="00FF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5E1EEF-D650-4660-89E4-2C3D9862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B57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CE5B5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CE5B5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77C6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7E77C6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044EE0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044EE0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044EE0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044EE0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044EE0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CE5B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5B57"/>
  </w:style>
  <w:style w:type="paragraph" w:styleId="BodyText3">
    <w:name w:val="Body Text 3"/>
    <w:basedOn w:val="Normal"/>
    <w:semiHidden/>
    <w:rPr>
      <w:b/>
      <w:i/>
    </w:r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table" w:styleId="TableGrid">
    <w:name w:val="Table Grid"/>
    <w:basedOn w:val="TableNormal"/>
    <w:rsid w:val="00044EE0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autoRedefine/>
    <w:rsid w:val="000D0240"/>
    <w:rPr>
      <w:rFonts w:ascii="Times New Roman" w:hAnsi="Times New Roman"/>
      <w:sz w:val="24"/>
      <w:szCs w:val="20"/>
    </w:rPr>
  </w:style>
  <w:style w:type="paragraph" w:styleId="TOC1">
    <w:name w:val="toc 1"/>
    <w:next w:val="ASDEFCONNormal"/>
    <w:autoRedefine/>
    <w:uiPriority w:val="39"/>
    <w:rsid w:val="00CE5B57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CE5B57"/>
    <w:pPr>
      <w:tabs>
        <w:tab w:val="right" w:leader="dot" w:pos="9015"/>
      </w:tabs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rsid w:val="00044EE0"/>
  </w:style>
  <w:style w:type="paragraph" w:customStyle="1" w:styleId="Style1">
    <w:name w:val="Style1"/>
    <w:basedOn w:val="Heading4"/>
    <w:rsid w:val="00044EE0"/>
    <w:rPr>
      <w:b w:val="0"/>
    </w:rPr>
  </w:style>
  <w:style w:type="paragraph" w:styleId="EndnoteText">
    <w:name w:val="endnote text"/>
    <w:basedOn w:val="Normal"/>
    <w:semiHidden/>
    <w:rsid w:val="00044EE0"/>
    <w:rPr>
      <w:szCs w:val="20"/>
    </w:rPr>
  </w:style>
  <w:style w:type="paragraph" w:customStyle="1" w:styleId="TxtParagraph">
    <w:name w:val="Txt  Paragraph"/>
    <w:basedOn w:val="Normal"/>
    <w:rsid w:val="00B0542B"/>
    <w:pPr>
      <w:tabs>
        <w:tab w:val="left" w:pos="567"/>
      </w:tabs>
      <w:spacing w:before="120" w:line="300" w:lineRule="atLeast"/>
    </w:pPr>
    <w:rPr>
      <w:rFonts w:ascii="Times New Roman" w:hAnsi="Times New Roman"/>
      <w:color w:val="000000"/>
      <w:sz w:val="24"/>
      <w:szCs w:val="20"/>
    </w:rPr>
  </w:style>
  <w:style w:type="character" w:styleId="Hyperlink">
    <w:name w:val="Hyperlink"/>
    <w:uiPriority w:val="99"/>
    <w:unhideWhenUsed/>
    <w:rsid w:val="00CE5B57"/>
    <w:rPr>
      <w:color w:val="0000FF"/>
      <w:u w:val="single"/>
    </w:rPr>
  </w:style>
  <w:style w:type="paragraph" w:customStyle="1" w:styleId="Notetodrafters">
    <w:name w:val="Note to drafters"/>
    <w:basedOn w:val="Normal"/>
    <w:next w:val="Normal"/>
    <w:rsid w:val="00193C0C"/>
    <w:pPr>
      <w:shd w:val="clear" w:color="auto" w:fill="000000"/>
      <w:spacing w:after="0"/>
    </w:pPr>
    <w:rPr>
      <w:b/>
      <w:i/>
      <w:szCs w:val="20"/>
      <w:lang w:val="en-US"/>
    </w:rPr>
  </w:style>
  <w:style w:type="paragraph" w:styleId="Header">
    <w:name w:val="header"/>
    <w:basedOn w:val="Normal"/>
    <w:rsid w:val="007143A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143A4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7143A4"/>
    <w:rPr>
      <w:sz w:val="16"/>
      <w:szCs w:val="16"/>
    </w:rPr>
  </w:style>
  <w:style w:type="paragraph" w:styleId="CommentText">
    <w:name w:val="annotation text"/>
    <w:basedOn w:val="Normal"/>
    <w:semiHidden/>
    <w:rsid w:val="007143A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7143A4"/>
    <w:rPr>
      <w:b/>
      <w:bCs/>
    </w:rPr>
  </w:style>
  <w:style w:type="character" w:styleId="FollowedHyperlink">
    <w:name w:val="FollowedHyperlink"/>
    <w:rsid w:val="00461FEB"/>
    <w:rPr>
      <w:color w:val="800080"/>
      <w:u w:val="single"/>
    </w:rPr>
  </w:style>
  <w:style w:type="paragraph" w:customStyle="1" w:styleId="COTCOCLV2-ASDEFCON">
    <w:name w:val="COT/COC LV2 - ASDEFCON"/>
    <w:basedOn w:val="ASDEFCONNormal"/>
    <w:next w:val="COTCOCLV3-ASDEFCON"/>
    <w:rsid w:val="00CE5B57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CE5B57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CE5B57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CE5B57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CE5B57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CE5B57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CE5B57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CE5B57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CE5B57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CE5B57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CE5B57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CE5B57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CE5B57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CE5B57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CE5B57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CE5B57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CE5B57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CE5B57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CE5B57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CE5B57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CE5B57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CE5B57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CE5B57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CE5B57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CE5B57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CE5B57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CE5B57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CE5B57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CE5B57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CE5B57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CE5B57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CE5B57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CE5B57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CE5B57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CE5B57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CE5B57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CE5B57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CE5B57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CE5B57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CE5B57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CE5B57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CE5B57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CE5B5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CE5B57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CE5B5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CE5B57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CE5B5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CE5B57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CE5B57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CE5B57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CE5B57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CE5B57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CE5B57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CE5B57"/>
    <w:rPr>
      <w:szCs w:val="20"/>
    </w:rPr>
  </w:style>
  <w:style w:type="paragraph" w:customStyle="1" w:styleId="ASDEFCONTextBlock">
    <w:name w:val="ASDEFCON TextBlock"/>
    <w:basedOn w:val="ASDEFCONNormal"/>
    <w:qFormat/>
    <w:rsid w:val="00CE5B57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CE5B57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CE5B57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CE5B57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CE5B57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CE5B57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CE5B57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CE5B57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CE5B57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CE5B57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CE5B57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CE5B57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CE5B57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CE5B57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CE5B57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CE5B57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CE5B57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CE5B57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CE5B57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CE5B57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CE5B57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CE5B57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CE5B57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CE5B57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CE5B57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CE5B57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CE5B57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CE5B57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CE5B57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CE5B57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CE5B57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CE5B57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CE5B57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CE5B57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CE5B57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CE5B57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CE5B57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CE5B57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CE5B57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CE5B57"/>
    <w:pPr>
      <w:numPr>
        <w:ilvl w:val="1"/>
        <w:numId w:val="21"/>
      </w:numPr>
    </w:pPr>
  </w:style>
  <w:style w:type="paragraph" w:styleId="TOC3">
    <w:name w:val="toc 3"/>
    <w:basedOn w:val="Normal"/>
    <w:next w:val="Normal"/>
    <w:autoRedefine/>
    <w:rsid w:val="00CE5B57"/>
    <w:pPr>
      <w:spacing w:after="100"/>
      <w:ind w:left="400"/>
    </w:pPr>
  </w:style>
  <w:style w:type="character" w:styleId="PageNumber">
    <w:name w:val="page number"/>
    <w:basedOn w:val="DefaultParagraphFont"/>
    <w:rsid w:val="006D34D1"/>
  </w:style>
  <w:style w:type="character" w:customStyle="1" w:styleId="Heading2Char">
    <w:name w:val="Heading 2 Char"/>
    <w:link w:val="Heading2"/>
    <w:rsid w:val="00CE5B57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CE5B57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CE5B57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CE5B57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CE5B57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CE5B57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CE5B57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CE5B57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15EF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Heading1Char">
    <w:name w:val="Heading 1 Char"/>
    <w:link w:val="Heading1"/>
    <w:rsid w:val="00CE5B57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7E77C6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7E77C6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7E77C6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7E77C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E77C6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7E77C6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7E77C6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7E77C6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7E77C6"/>
    <w:pPr>
      <w:spacing w:after="0"/>
      <w:ind w:left="720"/>
    </w:pPr>
  </w:style>
  <w:style w:type="paragraph" w:customStyle="1" w:styleId="Bullet2">
    <w:name w:val="Bullet 2"/>
    <w:basedOn w:val="Normal"/>
    <w:rsid w:val="007E77C6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6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finance.gov.au/government/procurement/buying-australian-government/confidentiality-throughout-procurement-cycl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k.daly3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36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Confidential Information and Reporting</vt:lpstr>
    </vt:vector>
  </TitlesOfParts>
  <Manager>CASG</Manager>
  <Company>Defence</Company>
  <LinksUpToDate>false</LinksUpToDate>
  <CharactersWithSpaces>3741</CharactersWithSpaces>
  <SharedDoc>false</SharedDoc>
  <HLinks>
    <vt:vector size="6" baseType="variant">
      <vt:variant>
        <vt:i4>6029342</vt:i4>
      </vt:variant>
      <vt:variant>
        <vt:i4>0</vt:i4>
      </vt:variant>
      <vt:variant>
        <vt:i4>0</vt:i4>
      </vt:variant>
      <vt:variant>
        <vt:i4>5</vt:i4>
      </vt:variant>
      <vt:variant>
        <vt:lpwstr>http://www.finance.gov.au/procurement/procurement-policy-and-guidance/buying/contract-issues/confidentiality-procurement-cycle/practice.html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Confidential Information and Reporting</dc:title>
  <dc:subject>ASDEFCON</dc:subject>
  <dc:creator>ASDEFCON and Contracting Initiatives</dc:creator>
  <cp:keywords>Confidential Information</cp:keywords>
  <cp:lastModifiedBy>MD01</cp:lastModifiedBy>
  <cp:revision>21</cp:revision>
  <cp:lastPrinted>2016-09-08T07:13:00Z</cp:lastPrinted>
  <dcterms:created xsi:type="dcterms:W3CDTF">2018-04-03T04:52:00Z</dcterms:created>
  <dcterms:modified xsi:type="dcterms:W3CDTF">2025-06-10T05:28:00Z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BM88718577</vt:lpwstr>
  </property>
  <property fmtid="{D5CDD505-2E9C-101B-9397-08002B2CF9AE}" pid="4" name="Objective-Title">
    <vt:lpwstr>036_SMV5.3_CATTN_Confidential Information And Reporting copy</vt:lpwstr>
  </property>
  <property fmtid="{D5CDD505-2E9C-101B-9397-08002B2CF9AE}" pid="5" name="Objective-Comment">
    <vt:lpwstr/>
  </property>
  <property fmtid="{D5CDD505-2E9C-101B-9397-08002B2CF9AE}" pid="6" name="Objective-CreationStamp">
    <vt:filetime>2025-03-31T23:50:36Z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2025-06-10T05:26:51Z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Division:CPP : Commercial Policy and Practice:Commercial Policy Practice (CPP):03 ASDEFCON &amp; Contracting Initiatives (ACI) Directorate:01 ASDEFCO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1.2</vt:lpwstr>
  </property>
  <property fmtid="{D5CDD505-2E9C-101B-9397-08002B2CF9AE}" pid="16" name="Objective-VersionNumber">
    <vt:i4>3</vt:i4>
  </property>
  <property fmtid="{D5CDD505-2E9C-101B-9397-08002B2CF9AE}" pid="17" name="Objective-VersionComment">
    <vt:lpwstr>Update version no</vt:lpwstr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</Properties>
</file>